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北京市大兴区黄村镇社区建设办公室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——长丰园三区居委会办公场所租金项目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项目申报单位（科室）：社区建设办公室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长丰园三区居委会办公场所租金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社区建设办公室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杨子漩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15910651295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合同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长丰园三区居委会办公场所租金，按合同一年一付，一年租金为三十万元整。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长丰园三区居委会办公场所租金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30.000000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30.000000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30.000000</w:t>
            </w:r>
            <w:bookmarkStart w:id="0" w:name="_GoBack"/>
            <w:bookmarkEnd w:id="0"/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社区建设办公室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/>
              </w:rPr>
              <w:t>主楼203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69222324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长丰园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区办公场所租金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长丰园三区居委会办公场所租金，按合同一年一付，一年租金为三十万元整。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长丰园三区居委会办公场所租金，按合同一年一付，一年租金为三十万元整。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36E47CE"/>
    <w:rsid w:val="0A5D4D63"/>
    <w:rsid w:val="13F73D10"/>
    <w:rsid w:val="196C2AEF"/>
    <w:rsid w:val="27A56F99"/>
    <w:rsid w:val="2F471EE1"/>
    <w:rsid w:val="308113CB"/>
    <w:rsid w:val="33D37721"/>
    <w:rsid w:val="34B53ED7"/>
    <w:rsid w:val="4F815F87"/>
    <w:rsid w:val="4FEA21C6"/>
    <w:rsid w:val="54F9326F"/>
    <w:rsid w:val="59467262"/>
    <w:rsid w:val="625005B0"/>
    <w:rsid w:val="62F37D64"/>
    <w:rsid w:val="651C2939"/>
    <w:rsid w:val="6D535020"/>
    <w:rsid w:val="70280C99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sq-01</cp:lastModifiedBy>
  <cp:lastPrinted>2018-09-07T03:15:00Z</cp:lastPrinted>
  <dcterms:modified xsi:type="dcterms:W3CDTF">2024-08-30T08:27:15Z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